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F4" w:rsidRDefault="00B754F4" w:rsidP="00B303F3">
      <w:pPr>
        <w:shd w:val="clear" w:color="auto" w:fill="FFFFFF"/>
        <w:spacing w:line="360" w:lineRule="auto"/>
        <w:rPr>
          <w:rFonts w:ascii="Trebuchet MS" w:hAnsi="Trebuchet MS" w:cs="Courier New"/>
          <w:sz w:val="22"/>
          <w:szCs w:val="22"/>
        </w:rPr>
      </w:pPr>
    </w:p>
    <w:p w:rsidR="00B754F4" w:rsidRDefault="00B754F4" w:rsidP="00080A04">
      <w:pPr>
        <w:shd w:val="clear" w:color="auto" w:fill="FFFFFF"/>
        <w:spacing w:line="360" w:lineRule="auto"/>
        <w:jc w:val="right"/>
        <w:rPr>
          <w:rFonts w:ascii="Trebuchet MS" w:hAnsi="Trebuchet MS" w:cs="Courier New"/>
          <w:b/>
          <w:sz w:val="22"/>
          <w:szCs w:val="22"/>
        </w:rPr>
      </w:pPr>
      <w:r>
        <w:rPr>
          <w:rFonts w:ascii="Trebuchet MS" w:hAnsi="Trebuchet MS" w:cs="Courier New"/>
          <w:b/>
          <w:sz w:val="22"/>
          <w:szCs w:val="22"/>
        </w:rPr>
        <w:t>Anexa 8</w:t>
      </w:r>
    </w:p>
    <w:p w:rsidR="00B754F4" w:rsidRPr="00BD306F" w:rsidRDefault="00B754F4" w:rsidP="00B303F3">
      <w:pPr>
        <w:shd w:val="clear" w:color="auto" w:fill="FFFFFF"/>
        <w:spacing w:line="360" w:lineRule="auto"/>
        <w:rPr>
          <w:rFonts w:ascii="Trebuchet MS" w:hAnsi="Trebuchet MS" w:cs="Courier New"/>
          <w:b/>
          <w:sz w:val="22"/>
          <w:szCs w:val="22"/>
        </w:rPr>
      </w:pPr>
    </w:p>
    <w:p w:rsidR="00B754F4" w:rsidRPr="00BD306F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 w:cs="Courier New"/>
          <w:b/>
          <w:sz w:val="22"/>
          <w:szCs w:val="22"/>
        </w:rPr>
      </w:pPr>
      <w:bookmarkStart w:id="0" w:name="_GoBack"/>
      <w:bookmarkEnd w:id="0"/>
      <w:r w:rsidRPr="00BD306F">
        <w:rPr>
          <w:rFonts w:ascii="Trebuchet MS" w:hAnsi="Trebuchet MS" w:cs="Courier New"/>
          <w:b/>
          <w:sz w:val="22"/>
          <w:szCs w:val="22"/>
        </w:rPr>
        <w:t>DECLARAŢIE</w:t>
      </w:r>
    </w:p>
    <w:p w:rsidR="00B754F4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 w:cs="Courier New"/>
          <w:b/>
          <w:sz w:val="22"/>
          <w:szCs w:val="22"/>
          <w:u w:val="single"/>
        </w:rPr>
      </w:pPr>
      <w:r w:rsidRPr="00313D85">
        <w:rPr>
          <w:rFonts w:ascii="Trebuchet MS" w:hAnsi="Trebuchet MS" w:cs="Courier New"/>
          <w:b/>
          <w:sz w:val="22"/>
          <w:szCs w:val="22"/>
        </w:rPr>
        <w:t>privind</w:t>
      </w:r>
      <w:r w:rsidRPr="00BD306F">
        <w:rPr>
          <w:rFonts w:ascii="Trebuchet MS" w:hAnsi="Trebuchet MS" w:cs="Courier New"/>
          <w:sz w:val="22"/>
          <w:szCs w:val="22"/>
        </w:rPr>
        <w:t xml:space="preserve"> </w:t>
      </w:r>
      <w:r>
        <w:rPr>
          <w:rFonts w:ascii="Trebuchet MS" w:hAnsi="Trebuchet MS" w:cs="Courier New"/>
          <w:b/>
          <w:sz w:val="22"/>
          <w:szCs w:val="22"/>
          <w:u w:val="single"/>
        </w:rPr>
        <w:t>certificarea efectului stimulativ</w:t>
      </w:r>
    </w:p>
    <w:p w:rsidR="00B754F4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/>
          <w:sz w:val="22"/>
          <w:szCs w:val="22"/>
        </w:rPr>
      </w:pPr>
    </w:p>
    <w:p w:rsidR="00B754F4" w:rsidRDefault="00B754F4" w:rsidP="00080A04">
      <w:pPr>
        <w:shd w:val="clear" w:color="auto" w:fill="FFFFFF"/>
        <w:spacing w:line="360" w:lineRule="auto"/>
        <w:jc w:val="center"/>
        <w:rPr>
          <w:rFonts w:ascii="Trebuchet MS" w:hAnsi="Trebuchet MS"/>
          <w:sz w:val="22"/>
          <w:szCs w:val="22"/>
        </w:rPr>
      </w:pP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b/>
          <w:sz w:val="22"/>
          <w:szCs w:val="22"/>
        </w:rPr>
      </w:pPr>
      <w:r w:rsidRPr="00BD306F">
        <w:rPr>
          <w:rFonts w:ascii="Trebuchet MS" w:hAnsi="Trebuchet MS" w:cs="Courier New"/>
          <w:b/>
          <w:sz w:val="22"/>
          <w:szCs w:val="22"/>
        </w:rPr>
        <w:t>I. Date de identificare a întreprinderii</w:t>
      </w:r>
    </w:p>
    <w:p w:rsidR="00B754F4" w:rsidRPr="00BD306F" w:rsidRDefault="00B754F4" w:rsidP="00BA15C4">
      <w:pPr>
        <w:shd w:val="clear" w:color="auto" w:fill="FFFFFF"/>
        <w:rPr>
          <w:rFonts w:ascii="Trebuchet MS" w:hAnsi="Trebuchet MS" w:cs="Courier New"/>
          <w:b/>
          <w:sz w:val="22"/>
          <w:szCs w:val="22"/>
        </w:rPr>
      </w:pP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Denumirea întreprinderii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............................................................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Adresa sediului social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............................................................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Cod unic de înregistrare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............................................................</w:t>
      </w: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</w:p>
    <w:p w:rsidR="00B754F4" w:rsidRDefault="00B754F4" w:rsidP="00BA15C4">
      <w:pPr>
        <w:shd w:val="clear" w:color="auto" w:fill="FFFFFF"/>
        <w:rPr>
          <w:rFonts w:ascii="Trebuchet MS" w:hAnsi="Trebuchet MS" w:cs="Courier New"/>
          <w:sz w:val="22"/>
          <w:szCs w:val="22"/>
        </w:rPr>
      </w:pPr>
    </w:p>
    <w:p w:rsidR="00B754F4" w:rsidRDefault="00B754F4" w:rsidP="00261652">
      <w:pPr>
        <w:shd w:val="clear" w:color="auto" w:fill="FFFFFF"/>
        <w:spacing w:line="360" w:lineRule="auto"/>
        <w:jc w:val="both"/>
        <w:rPr>
          <w:rFonts w:ascii="Trebuchet MS" w:hAnsi="Trebuchet MS" w:cs="Courier New"/>
          <w:sz w:val="22"/>
          <w:szCs w:val="22"/>
        </w:rPr>
      </w:pPr>
      <w:r w:rsidRPr="00B303F3">
        <w:rPr>
          <w:rFonts w:ascii="Trebuchet MS" w:hAnsi="Trebuchet MS" w:cs="Courier New"/>
          <w:b/>
          <w:sz w:val="22"/>
          <w:szCs w:val="22"/>
        </w:rPr>
        <w:t>II.</w:t>
      </w:r>
      <w:r>
        <w:rPr>
          <w:rFonts w:ascii="Trebuchet MS" w:hAnsi="Trebuchet MS" w:cs="Courier New"/>
          <w:sz w:val="22"/>
          <w:szCs w:val="22"/>
        </w:rPr>
        <w:t xml:space="preserve"> Subsemnatul ................................... în calitate de reprezentant legal/persoană împuternicită de ..............................., certific prin prezenta că ajutorul de stat de care voi beneficia </w:t>
      </w:r>
      <w:r w:rsidRPr="007630D4">
        <w:rPr>
          <w:rFonts w:ascii="Trebuchet MS" w:hAnsi="Trebuchet MS" w:cs="Arial"/>
          <w:color w:val="000000"/>
          <w:sz w:val="22"/>
          <w:szCs w:val="22"/>
        </w:rPr>
        <w:t xml:space="preserve">în </w:t>
      </w:r>
      <w:r>
        <w:rPr>
          <w:rFonts w:ascii="Trebuchet MS" w:hAnsi="Trebuchet MS" w:cs="Arial"/>
          <w:color w:val="000000"/>
          <w:sz w:val="22"/>
          <w:szCs w:val="22"/>
        </w:rPr>
        <w:t xml:space="preserve">cadrul proiectului </w:t>
      </w:r>
      <w:r w:rsidRPr="008E25FE">
        <w:rPr>
          <w:rFonts w:ascii="Trebuchet MS" w:hAnsi="Trebuchet MS"/>
          <w:bCs/>
          <w:sz w:val="22"/>
          <w:szCs w:val="22"/>
        </w:rPr>
        <w:t>cu titlul ........................................................................,</w:t>
      </w:r>
      <w:r>
        <w:rPr>
          <w:rFonts w:ascii="Trebuchet MS" w:hAnsi="Trebuchet MS"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 w:cs="Arial"/>
          <w:color w:val="000000"/>
          <w:sz w:val="22"/>
          <w:szCs w:val="22"/>
        </w:rPr>
        <w:t xml:space="preserve">va avea un efect stimulativ pentru întreprindere, deoarece proiectul de formare profesională a persoanelor din grupul țintă nu este demarat la data înregistrării cererii de finanțare </w:t>
      </w:r>
      <w:r w:rsidRPr="00933F86">
        <w:rPr>
          <w:rFonts w:ascii="Trebuchet MS" w:hAnsi="Trebuchet MS" w:cs="Arial"/>
          <w:color w:val="000000"/>
          <w:sz w:val="22"/>
          <w:szCs w:val="22"/>
        </w:rPr>
        <w:t xml:space="preserve">în cadrul apelului de proiecte </w:t>
      </w:r>
      <w:r>
        <w:rPr>
          <w:rFonts w:ascii="Trebuchet MS" w:hAnsi="Trebuchet MS" w:cs="Arial"/>
          <w:color w:val="000000"/>
          <w:sz w:val="22"/>
          <w:szCs w:val="22"/>
        </w:rPr>
        <w:t xml:space="preserve">nr.... </w:t>
      </w:r>
    </w:p>
    <w:p w:rsidR="00B754F4" w:rsidRDefault="00B754F4" w:rsidP="00BA15C4">
      <w:pPr>
        <w:jc w:val="both"/>
        <w:rPr>
          <w:rFonts w:ascii="Trebuchet MS" w:hAnsi="Trebuchet MS" w:cs="Courier New"/>
          <w:sz w:val="22"/>
          <w:szCs w:val="22"/>
        </w:rPr>
      </w:pPr>
    </w:p>
    <w:p w:rsidR="00B754F4" w:rsidRDefault="00B754F4" w:rsidP="00BA15C4">
      <w:pPr>
        <w:jc w:val="both"/>
        <w:rPr>
          <w:rFonts w:ascii="Trebuchet MS" w:hAnsi="Trebuchet MS" w:cs="Courier New"/>
          <w:sz w:val="22"/>
          <w:szCs w:val="22"/>
        </w:rPr>
      </w:pPr>
    </w:p>
    <w:p w:rsidR="00B754F4" w:rsidRPr="00BD306F" w:rsidRDefault="00B754F4" w:rsidP="00BA15C4">
      <w:pPr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Data întocmirii ............</w:t>
      </w:r>
    </w:p>
    <w:p w:rsidR="00B754F4" w:rsidRDefault="00B754F4" w:rsidP="00BA15C4">
      <w:pPr>
        <w:rPr>
          <w:rFonts w:ascii="Trebuchet MS" w:hAnsi="Trebuchet MS"/>
          <w:sz w:val="22"/>
          <w:szCs w:val="22"/>
        </w:rPr>
      </w:pPr>
    </w:p>
    <w:p w:rsidR="00B754F4" w:rsidRDefault="00B754F4" w:rsidP="00BA15C4">
      <w:pPr>
        <w:rPr>
          <w:rFonts w:ascii="Trebuchet MS" w:hAnsi="Trebuchet MS" w:cs="Courier New"/>
          <w:sz w:val="22"/>
          <w:szCs w:val="22"/>
        </w:rPr>
      </w:pPr>
    </w:p>
    <w:p w:rsidR="00B754F4" w:rsidRPr="00BD306F" w:rsidRDefault="00B754F4" w:rsidP="00BA15C4">
      <w:pPr>
        <w:rPr>
          <w:rFonts w:ascii="Trebuchet MS" w:hAnsi="Trebuchet MS" w:cs="Courier New"/>
          <w:sz w:val="22"/>
          <w:szCs w:val="22"/>
        </w:rPr>
      </w:pPr>
      <w:r w:rsidRPr="00BD306F">
        <w:rPr>
          <w:rFonts w:ascii="Trebuchet MS" w:hAnsi="Trebuchet MS" w:cs="Courier New"/>
          <w:sz w:val="22"/>
          <w:szCs w:val="22"/>
        </w:rPr>
        <w:t>Semnătura ..................</w:t>
      </w:r>
    </w:p>
    <w:sectPr w:rsidR="00B754F4" w:rsidRPr="00BD306F" w:rsidSect="00F55F01">
      <w:pgSz w:w="12240" w:h="15840"/>
      <w:pgMar w:top="900" w:right="99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4F4" w:rsidRPr="00082629" w:rsidRDefault="00B754F4" w:rsidP="00082629">
      <w:pPr>
        <w:pStyle w:val="HTMLPreformatted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B754F4" w:rsidRPr="00082629" w:rsidRDefault="00B754F4" w:rsidP="00082629">
      <w:pPr>
        <w:pStyle w:val="HTMLPreformatted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4F4" w:rsidRPr="00082629" w:rsidRDefault="00B754F4" w:rsidP="00082629">
      <w:pPr>
        <w:pStyle w:val="HTMLPreformatted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B754F4" w:rsidRPr="00082629" w:rsidRDefault="00B754F4" w:rsidP="00082629">
      <w:pPr>
        <w:pStyle w:val="HTMLPreformatted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A3582"/>
    <w:multiLevelType w:val="hybridMultilevel"/>
    <w:tmpl w:val="0C7A24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F01"/>
    <w:rsid w:val="000401CB"/>
    <w:rsid w:val="00055AE6"/>
    <w:rsid w:val="00057B49"/>
    <w:rsid w:val="0006685F"/>
    <w:rsid w:val="00080A04"/>
    <w:rsid w:val="00081C17"/>
    <w:rsid w:val="00082629"/>
    <w:rsid w:val="0014374B"/>
    <w:rsid w:val="001945FA"/>
    <w:rsid w:val="001A3A22"/>
    <w:rsid w:val="001C32B5"/>
    <w:rsid w:val="001F3FD5"/>
    <w:rsid w:val="001F792F"/>
    <w:rsid w:val="00261652"/>
    <w:rsid w:val="002E7F98"/>
    <w:rsid w:val="00313D85"/>
    <w:rsid w:val="00342BDC"/>
    <w:rsid w:val="003510C2"/>
    <w:rsid w:val="003C6EC7"/>
    <w:rsid w:val="00445FA1"/>
    <w:rsid w:val="00484D2E"/>
    <w:rsid w:val="004978D0"/>
    <w:rsid w:val="004E0B41"/>
    <w:rsid w:val="00504F45"/>
    <w:rsid w:val="006022EB"/>
    <w:rsid w:val="00631AA2"/>
    <w:rsid w:val="00645255"/>
    <w:rsid w:val="00652D1A"/>
    <w:rsid w:val="00692071"/>
    <w:rsid w:val="007111CB"/>
    <w:rsid w:val="007630D4"/>
    <w:rsid w:val="00774A83"/>
    <w:rsid w:val="007E010A"/>
    <w:rsid w:val="00811A8A"/>
    <w:rsid w:val="00844AC7"/>
    <w:rsid w:val="008E212B"/>
    <w:rsid w:val="008E25FE"/>
    <w:rsid w:val="00933F86"/>
    <w:rsid w:val="00935051"/>
    <w:rsid w:val="009B706B"/>
    <w:rsid w:val="00A04C67"/>
    <w:rsid w:val="00A4290F"/>
    <w:rsid w:val="00A42A6E"/>
    <w:rsid w:val="00A80AE8"/>
    <w:rsid w:val="00B303F3"/>
    <w:rsid w:val="00B754F4"/>
    <w:rsid w:val="00B75D26"/>
    <w:rsid w:val="00BA15C4"/>
    <w:rsid w:val="00BD25FB"/>
    <w:rsid w:val="00BD306F"/>
    <w:rsid w:val="00D07574"/>
    <w:rsid w:val="00D37ED0"/>
    <w:rsid w:val="00D535C9"/>
    <w:rsid w:val="00D73196"/>
    <w:rsid w:val="00DD2827"/>
    <w:rsid w:val="00DE576B"/>
    <w:rsid w:val="00E91E84"/>
    <w:rsid w:val="00E971C4"/>
    <w:rsid w:val="00ED7419"/>
    <w:rsid w:val="00F55F01"/>
    <w:rsid w:val="00F70701"/>
    <w:rsid w:val="00FB6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25FB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EC7"/>
    <w:rPr>
      <w:rFonts w:ascii="Times New Roman" w:hAnsi="Times New Roman"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F55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55F01"/>
    <w:rPr>
      <w:rFonts w:ascii="Courier New" w:hAnsi="Courier New" w:cs="Times New Roman"/>
      <w:sz w:val="20"/>
    </w:rPr>
  </w:style>
  <w:style w:type="paragraph" w:styleId="ListParagraph">
    <w:name w:val="List Paragraph"/>
    <w:basedOn w:val="Normal"/>
    <w:uiPriority w:val="99"/>
    <w:qFormat/>
    <w:rsid w:val="00D535C9"/>
    <w:pPr>
      <w:ind w:left="720"/>
      <w:contextualSpacing/>
    </w:pPr>
  </w:style>
  <w:style w:type="table" w:styleId="TableGrid">
    <w:name w:val="Table Grid"/>
    <w:basedOn w:val="TableNormal"/>
    <w:uiPriority w:val="99"/>
    <w:rsid w:val="006022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082629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82629"/>
    <w:rPr>
      <w:rFonts w:ascii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082629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26165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616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7419"/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</Pages>
  <Words>144</Words>
  <Characters>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cortheona</dc:creator>
  <cp:keywords/>
  <dc:description/>
  <cp:lastModifiedBy>cristia</cp:lastModifiedBy>
  <cp:revision>28</cp:revision>
  <cp:lastPrinted>2017-07-25T11:25:00Z</cp:lastPrinted>
  <dcterms:created xsi:type="dcterms:W3CDTF">2017-05-25T09:23:00Z</dcterms:created>
  <dcterms:modified xsi:type="dcterms:W3CDTF">2017-08-24T10:19:00Z</dcterms:modified>
</cp:coreProperties>
</file>